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377BD9" w14:textId="77777777" w:rsidR="00FD7B10" w:rsidRDefault="00FD7B10" w:rsidP="00FD7B10">
      <w:pPr>
        <w:spacing w:after="0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659264" behindDoc="0" locked="0" layoutInCell="1" allowOverlap="1" wp14:anchorId="19F5FFCC" wp14:editId="6E4FEF56">
            <wp:simplePos x="0" y="0"/>
            <wp:positionH relativeFrom="column">
              <wp:posOffset>4517390</wp:posOffset>
            </wp:positionH>
            <wp:positionV relativeFrom="paragraph">
              <wp:posOffset>-595630</wp:posOffset>
            </wp:positionV>
            <wp:extent cx="1616903" cy="602702"/>
            <wp:effectExtent l="0" t="0" r="0" b="0"/>
            <wp:wrapNone/>
            <wp:docPr id="322172023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2172023" name="Grafik 322172023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6903" cy="6027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F971E75" w14:textId="77777777" w:rsidR="00FD7B10" w:rsidRDefault="00FD7B10" w:rsidP="00FD7B10">
      <w:pPr>
        <w:spacing w:after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Eigenerklärung zu EU-Sanktionen gegen Russland</w:t>
      </w:r>
    </w:p>
    <w:p w14:paraId="03783431" w14:textId="77777777" w:rsidR="009B347E" w:rsidRDefault="009B347E" w:rsidP="005043C2">
      <w:pPr>
        <w:tabs>
          <w:tab w:val="left" w:pos="567"/>
        </w:tabs>
        <w:spacing w:after="0"/>
        <w:rPr>
          <w:rFonts w:ascii="Arial" w:hAnsi="Arial" w:cs="Arial"/>
        </w:rPr>
      </w:pPr>
    </w:p>
    <w:p w14:paraId="3576EC6E" w14:textId="77777777" w:rsidR="00230EFD" w:rsidRPr="005043C2" w:rsidRDefault="00230EFD" w:rsidP="005043C2">
      <w:pPr>
        <w:tabs>
          <w:tab w:val="left" w:pos="567"/>
        </w:tabs>
        <w:spacing w:after="0"/>
        <w:rPr>
          <w:rFonts w:ascii="Arial" w:hAnsi="Arial" w:cs="Arial"/>
        </w:rPr>
      </w:pPr>
    </w:p>
    <w:p w14:paraId="2E590D61" w14:textId="77777777" w:rsidR="009B347E" w:rsidRDefault="00071EDD" w:rsidP="009B34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992" w:hanging="992"/>
        <w:rPr>
          <w:rFonts w:ascii="Arial" w:hAnsi="Arial" w:cs="Arial"/>
          <w:sz w:val="18"/>
          <w:szCs w:val="18"/>
        </w:rPr>
      </w:pPr>
      <w:r w:rsidRPr="00F976ED">
        <w:rPr>
          <w:rFonts w:ascii="Arial" w:hAnsi="Arial" w:cs="Arial"/>
          <w:sz w:val="18"/>
          <w:szCs w:val="18"/>
        </w:rPr>
        <w:t>Hinweis:</w:t>
      </w:r>
      <w:r w:rsidRPr="00F976ED">
        <w:rPr>
          <w:rFonts w:ascii="Arial" w:hAnsi="Arial" w:cs="Arial"/>
        </w:rPr>
        <w:tab/>
      </w:r>
      <w:r w:rsidRPr="00F976ED">
        <w:rPr>
          <w:rFonts w:ascii="Arial" w:hAnsi="Arial" w:cs="Arial"/>
          <w:sz w:val="18"/>
          <w:szCs w:val="18"/>
        </w:rPr>
        <w:t xml:space="preserve">Diese </w:t>
      </w:r>
      <w:r w:rsidR="009B347E">
        <w:rPr>
          <w:rFonts w:ascii="Arial" w:hAnsi="Arial" w:cs="Arial"/>
          <w:sz w:val="18"/>
          <w:szCs w:val="18"/>
        </w:rPr>
        <w:t xml:space="preserve">Erklärung </w:t>
      </w:r>
      <w:r w:rsidRPr="00F976ED">
        <w:rPr>
          <w:rFonts w:ascii="Arial" w:hAnsi="Arial" w:cs="Arial"/>
          <w:sz w:val="18"/>
          <w:szCs w:val="18"/>
        </w:rPr>
        <w:t xml:space="preserve">ist von Einzelbewerbern, ALLEN Mitgliedern einer Bewerbergemeinschaft </w:t>
      </w:r>
    </w:p>
    <w:p w14:paraId="29631EC7" w14:textId="77777777" w:rsidR="00BA18A3" w:rsidRPr="00497D9A" w:rsidRDefault="009B347E" w:rsidP="00BA18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993" w:hanging="993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 w:rsidR="00071EDD" w:rsidRPr="00F976ED">
        <w:rPr>
          <w:rFonts w:ascii="Arial" w:hAnsi="Arial" w:cs="Arial"/>
          <w:sz w:val="18"/>
          <w:szCs w:val="18"/>
        </w:rPr>
        <w:t xml:space="preserve">und </w:t>
      </w:r>
      <w:r w:rsidR="00071093" w:rsidRPr="00F976ED">
        <w:rPr>
          <w:rFonts w:ascii="Arial" w:hAnsi="Arial" w:cs="Arial"/>
          <w:sz w:val="18"/>
          <w:szCs w:val="18"/>
        </w:rPr>
        <w:t xml:space="preserve">von </w:t>
      </w:r>
      <w:r w:rsidR="00071EDD" w:rsidRPr="00F976ED">
        <w:rPr>
          <w:rFonts w:ascii="Arial" w:hAnsi="Arial" w:cs="Arial"/>
          <w:sz w:val="18"/>
          <w:szCs w:val="18"/>
        </w:rPr>
        <w:t xml:space="preserve">ALLEN Nachunternehmern </w:t>
      </w:r>
      <w:r w:rsidR="00BA18A3">
        <w:rPr>
          <w:rFonts w:ascii="Arial" w:hAnsi="Arial" w:cs="Arial"/>
          <w:sz w:val="18"/>
          <w:szCs w:val="18"/>
        </w:rPr>
        <w:t xml:space="preserve">zu </w:t>
      </w:r>
      <w:r>
        <w:rPr>
          <w:rFonts w:ascii="Arial" w:hAnsi="Arial" w:cs="Arial"/>
          <w:sz w:val="18"/>
          <w:szCs w:val="18"/>
        </w:rPr>
        <w:t>unterschreiben.</w:t>
      </w:r>
      <w:r w:rsidR="008E53DA">
        <w:rPr>
          <w:rFonts w:ascii="Arial" w:hAnsi="Arial" w:cs="Arial"/>
          <w:sz w:val="18"/>
          <w:szCs w:val="18"/>
        </w:rPr>
        <w:t xml:space="preserve"> </w:t>
      </w:r>
      <w:r w:rsidR="008E53DA" w:rsidRPr="00F976ED">
        <w:rPr>
          <w:rFonts w:ascii="Arial" w:hAnsi="Arial" w:cs="Arial"/>
          <w:sz w:val="18"/>
          <w:szCs w:val="18"/>
        </w:rPr>
        <w:t>Wird das Formular nicht ausgefüllt und beigelegt, kann dies zum Ausschluss Ihres Teilnahmeantrags</w:t>
      </w:r>
      <w:r w:rsidR="008E53DA">
        <w:rPr>
          <w:rFonts w:ascii="Arial" w:hAnsi="Arial" w:cs="Arial"/>
          <w:sz w:val="18"/>
          <w:szCs w:val="18"/>
        </w:rPr>
        <w:t xml:space="preserve"> / Angebot</w:t>
      </w:r>
      <w:r w:rsidR="008E53DA" w:rsidRPr="00F976ED">
        <w:rPr>
          <w:rFonts w:ascii="Arial" w:hAnsi="Arial" w:cs="Arial"/>
          <w:sz w:val="18"/>
          <w:szCs w:val="18"/>
        </w:rPr>
        <w:t xml:space="preserve"> führen.</w:t>
      </w:r>
    </w:p>
    <w:p w14:paraId="5AA07848" w14:textId="77777777" w:rsidR="00230EFD" w:rsidRDefault="00230EFD" w:rsidP="00BA18A3">
      <w:pPr>
        <w:rPr>
          <w:rFonts w:ascii="Arial" w:hAnsi="Arial" w:cs="Arial"/>
        </w:rPr>
      </w:pPr>
    </w:p>
    <w:p w14:paraId="593340A4" w14:textId="77777777" w:rsidR="00BA18A3" w:rsidRDefault="00BA18A3" w:rsidP="00BA18A3">
      <w:pPr>
        <w:rPr>
          <w:rFonts w:ascii="Arial" w:hAnsi="Arial" w:cs="Arial"/>
        </w:rPr>
      </w:pPr>
      <w:r w:rsidRPr="00755C03">
        <w:rPr>
          <w:rFonts w:ascii="Arial" w:hAnsi="Arial" w:cs="Arial"/>
        </w:rPr>
        <w:t xml:space="preserve">In Umsetzung der Verordnung (EU) 2022/576 des Rates vom 8. April 2022 erklärt der </w:t>
      </w:r>
      <w:r w:rsidR="00755C03">
        <w:rPr>
          <w:rFonts w:ascii="Arial" w:hAnsi="Arial" w:cs="Arial"/>
        </w:rPr>
        <w:t xml:space="preserve">Bieter / </w:t>
      </w:r>
      <w:r w:rsidRPr="00755C03">
        <w:rPr>
          <w:rFonts w:ascii="Arial" w:hAnsi="Arial" w:cs="Arial"/>
        </w:rPr>
        <w:t>Auftragnehmer, dass er</w:t>
      </w:r>
    </w:p>
    <w:p w14:paraId="1E43AF4B" w14:textId="77777777" w:rsidR="00755C03" w:rsidRPr="00755C03" w:rsidRDefault="00755C03" w:rsidP="00BA18A3">
      <w:pPr>
        <w:rPr>
          <w:rFonts w:ascii="Arial" w:hAnsi="Arial" w:cs="Arial"/>
        </w:rPr>
      </w:pPr>
    </w:p>
    <w:p w14:paraId="25A89050" w14:textId="77777777" w:rsidR="00BA18A3" w:rsidRPr="00755C03" w:rsidRDefault="00BA18A3" w:rsidP="00755C03">
      <w:pPr>
        <w:pStyle w:val="Listenabsatz"/>
        <w:numPr>
          <w:ilvl w:val="0"/>
          <w:numId w:val="4"/>
        </w:numPr>
        <w:spacing w:after="0" w:line="240" w:lineRule="auto"/>
        <w:ind w:left="851"/>
        <w:contextualSpacing w:val="0"/>
        <w:rPr>
          <w:rFonts w:ascii="Arial" w:eastAsia="Times New Roman" w:hAnsi="Arial" w:cs="Arial"/>
        </w:rPr>
      </w:pPr>
      <w:r w:rsidRPr="00755C03">
        <w:rPr>
          <w:rFonts w:ascii="Arial" w:eastAsia="Times New Roman" w:hAnsi="Arial" w:cs="Arial"/>
        </w:rPr>
        <w:t>kein russischer Staatsangehöriger und keine in Russland niedergelassene natürliche oder juristische Personen, Organisation oder Einrichtung ist,</w:t>
      </w:r>
    </w:p>
    <w:p w14:paraId="4EB50C27" w14:textId="77777777" w:rsidR="00BA18A3" w:rsidRPr="00755C03" w:rsidRDefault="00BA18A3" w:rsidP="00755C03">
      <w:pPr>
        <w:pStyle w:val="Listenabsatz"/>
        <w:spacing w:after="0" w:line="240" w:lineRule="auto"/>
        <w:ind w:left="851"/>
        <w:contextualSpacing w:val="0"/>
        <w:rPr>
          <w:rFonts w:ascii="Arial" w:eastAsia="Times New Roman" w:hAnsi="Arial" w:cs="Arial"/>
        </w:rPr>
      </w:pPr>
    </w:p>
    <w:p w14:paraId="12A00BC3" w14:textId="77777777" w:rsidR="00755C03" w:rsidRDefault="00BA18A3" w:rsidP="00755C03">
      <w:pPr>
        <w:pStyle w:val="Listenabsatz"/>
        <w:numPr>
          <w:ilvl w:val="0"/>
          <w:numId w:val="4"/>
        </w:numPr>
        <w:spacing w:after="0" w:line="240" w:lineRule="auto"/>
        <w:ind w:left="851"/>
        <w:contextualSpacing w:val="0"/>
        <w:rPr>
          <w:rFonts w:ascii="Arial" w:eastAsia="Times New Roman" w:hAnsi="Arial" w:cs="Arial"/>
        </w:rPr>
      </w:pPr>
      <w:r w:rsidRPr="00755C03">
        <w:rPr>
          <w:rFonts w:ascii="Arial" w:eastAsia="Times New Roman" w:hAnsi="Arial" w:cs="Arial"/>
        </w:rPr>
        <w:t xml:space="preserve">keine juristische Person, Organisation oder Einrichtung ist, deren Anteile </w:t>
      </w:r>
    </w:p>
    <w:p w14:paraId="20EFF848" w14:textId="77777777" w:rsidR="00BA18A3" w:rsidRPr="00755C03" w:rsidRDefault="00BA18A3" w:rsidP="00755C03">
      <w:pPr>
        <w:spacing w:after="0" w:line="240" w:lineRule="auto"/>
        <w:ind w:left="851"/>
        <w:rPr>
          <w:rFonts w:ascii="Arial" w:eastAsia="Times New Roman" w:hAnsi="Arial" w:cs="Arial"/>
        </w:rPr>
      </w:pPr>
      <w:r w:rsidRPr="00755C03">
        <w:rPr>
          <w:rFonts w:ascii="Arial" w:eastAsia="Times New Roman" w:hAnsi="Arial" w:cs="Arial"/>
        </w:rPr>
        <w:t>zu über 50 % unmittelbar oder mittelbar von einer der unter Buchstabe a genannten Organisationen gehalten werden,</w:t>
      </w:r>
    </w:p>
    <w:p w14:paraId="31149DBA" w14:textId="77777777" w:rsidR="00BA18A3" w:rsidRPr="00755C03" w:rsidRDefault="00BA18A3" w:rsidP="00755C03">
      <w:pPr>
        <w:spacing w:after="0" w:line="240" w:lineRule="auto"/>
        <w:ind w:left="851"/>
        <w:rPr>
          <w:rFonts w:ascii="Arial" w:eastAsia="Times New Roman" w:hAnsi="Arial" w:cs="Arial"/>
        </w:rPr>
      </w:pPr>
    </w:p>
    <w:p w14:paraId="7EF3AB8D" w14:textId="77777777" w:rsidR="00755C03" w:rsidRDefault="00BA18A3" w:rsidP="00755C03">
      <w:pPr>
        <w:pStyle w:val="Listenabsatz"/>
        <w:numPr>
          <w:ilvl w:val="0"/>
          <w:numId w:val="4"/>
        </w:numPr>
        <w:spacing w:after="0" w:line="240" w:lineRule="auto"/>
        <w:ind w:left="851"/>
        <w:contextualSpacing w:val="0"/>
        <w:rPr>
          <w:rFonts w:ascii="Arial" w:eastAsia="Times New Roman" w:hAnsi="Arial" w:cs="Arial"/>
        </w:rPr>
      </w:pPr>
      <w:r w:rsidRPr="00755C03">
        <w:rPr>
          <w:rFonts w:ascii="Arial" w:eastAsia="Times New Roman" w:hAnsi="Arial" w:cs="Arial"/>
        </w:rPr>
        <w:t xml:space="preserve">keine natürliche oder juristische Person, Organisation oder Einrichtung ist, </w:t>
      </w:r>
    </w:p>
    <w:p w14:paraId="65094F42" w14:textId="77777777" w:rsidR="00755C03" w:rsidRDefault="00BA18A3" w:rsidP="00755C03">
      <w:pPr>
        <w:pStyle w:val="Listenabsatz"/>
        <w:spacing w:after="0" w:line="240" w:lineRule="auto"/>
        <w:ind w:left="851"/>
        <w:contextualSpacing w:val="0"/>
        <w:rPr>
          <w:rFonts w:ascii="Arial" w:eastAsia="Times New Roman" w:hAnsi="Arial" w:cs="Arial"/>
        </w:rPr>
      </w:pPr>
      <w:r w:rsidRPr="00755C03">
        <w:rPr>
          <w:rFonts w:ascii="Arial" w:eastAsia="Times New Roman" w:hAnsi="Arial" w:cs="Arial"/>
        </w:rPr>
        <w:t xml:space="preserve">die im Namen oder auf Anweisung einer der unter Buchstabe a oder b </w:t>
      </w:r>
    </w:p>
    <w:p w14:paraId="31328DBD" w14:textId="77777777" w:rsidR="00BA18A3" w:rsidRPr="00755C03" w:rsidRDefault="00BA18A3" w:rsidP="00755C03">
      <w:pPr>
        <w:pStyle w:val="Listenabsatz"/>
        <w:spacing w:after="0" w:line="240" w:lineRule="auto"/>
        <w:ind w:left="851"/>
        <w:contextualSpacing w:val="0"/>
        <w:rPr>
          <w:rFonts w:ascii="Arial" w:eastAsia="Times New Roman" w:hAnsi="Arial" w:cs="Arial"/>
        </w:rPr>
      </w:pPr>
      <w:r w:rsidRPr="00755C03">
        <w:rPr>
          <w:rFonts w:ascii="Arial" w:eastAsia="Times New Roman" w:hAnsi="Arial" w:cs="Arial"/>
        </w:rPr>
        <w:t>genannten Organisationen handeln,</w:t>
      </w:r>
    </w:p>
    <w:p w14:paraId="7B7461AD" w14:textId="77777777" w:rsidR="00BA18A3" w:rsidRPr="00755C03" w:rsidRDefault="00BA18A3" w:rsidP="00755C03">
      <w:pPr>
        <w:spacing w:after="0" w:line="240" w:lineRule="auto"/>
        <w:ind w:left="851"/>
        <w:rPr>
          <w:rFonts w:ascii="Arial" w:eastAsia="Times New Roman" w:hAnsi="Arial" w:cs="Arial"/>
        </w:rPr>
      </w:pPr>
    </w:p>
    <w:p w14:paraId="3AD417C5" w14:textId="77777777" w:rsidR="00755C03" w:rsidRDefault="00BA18A3" w:rsidP="00755C03">
      <w:pPr>
        <w:pStyle w:val="Listenabsatz"/>
        <w:numPr>
          <w:ilvl w:val="0"/>
          <w:numId w:val="4"/>
        </w:numPr>
        <w:spacing w:after="0" w:line="240" w:lineRule="auto"/>
        <w:ind w:left="851"/>
        <w:contextualSpacing w:val="0"/>
        <w:rPr>
          <w:rFonts w:ascii="Arial" w:eastAsia="Times New Roman" w:hAnsi="Arial" w:cs="Arial"/>
        </w:rPr>
      </w:pPr>
      <w:r w:rsidRPr="00755C03">
        <w:rPr>
          <w:rFonts w:ascii="Arial" w:eastAsia="Times New Roman" w:hAnsi="Arial" w:cs="Arial"/>
        </w:rPr>
        <w:t xml:space="preserve">sich zur Erfüllung des Auftrags oder zwecks Eignungsleihe keines Nachunternehmers oder Lieferanten bedient, soweit auf diesen mehr </w:t>
      </w:r>
    </w:p>
    <w:p w14:paraId="75A0A606" w14:textId="77777777" w:rsidR="00BA18A3" w:rsidRPr="00755C03" w:rsidRDefault="00BA18A3" w:rsidP="00755C03">
      <w:pPr>
        <w:pStyle w:val="Listenabsatz"/>
        <w:spacing w:after="0" w:line="240" w:lineRule="auto"/>
        <w:ind w:left="851"/>
        <w:contextualSpacing w:val="0"/>
        <w:rPr>
          <w:rFonts w:ascii="Arial" w:eastAsia="Times New Roman" w:hAnsi="Arial" w:cs="Arial"/>
        </w:rPr>
      </w:pPr>
      <w:r w:rsidRPr="00755C03">
        <w:rPr>
          <w:rFonts w:ascii="Arial" w:eastAsia="Times New Roman" w:hAnsi="Arial" w:cs="Arial"/>
        </w:rPr>
        <w:t>als 10% des Auftragswertes entfällt.</w:t>
      </w:r>
    </w:p>
    <w:p w14:paraId="2F0E1CA2" w14:textId="77777777" w:rsidR="00EA2C19" w:rsidRDefault="00EA2C19" w:rsidP="00526BA6">
      <w:pPr>
        <w:spacing w:after="0"/>
        <w:jc w:val="both"/>
      </w:pPr>
    </w:p>
    <w:p w14:paraId="4B6D2E6B" w14:textId="77777777" w:rsidR="00755C03" w:rsidRPr="00755C03" w:rsidRDefault="00755C03" w:rsidP="00526BA6">
      <w:pPr>
        <w:spacing w:after="0"/>
        <w:jc w:val="both"/>
      </w:pPr>
    </w:p>
    <w:p w14:paraId="369AA839" w14:textId="77777777" w:rsidR="009B347E" w:rsidRDefault="00526BA6" w:rsidP="009B347E">
      <w:pPr>
        <w:spacing w:after="0"/>
        <w:jc w:val="both"/>
        <w:rPr>
          <w:rFonts w:ascii="Arial" w:hAnsi="Arial" w:cs="Arial"/>
        </w:rPr>
      </w:pPr>
      <w:r w:rsidRPr="009B347E">
        <w:rPr>
          <w:rFonts w:ascii="Arial" w:hAnsi="Arial" w:cs="Arial"/>
        </w:rPr>
        <w:t xml:space="preserve">Bitte bestätigen Sie </w:t>
      </w:r>
      <w:r w:rsidR="00755C03" w:rsidRPr="009B347E">
        <w:rPr>
          <w:rFonts w:ascii="Arial" w:hAnsi="Arial" w:cs="Arial"/>
        </w:rPr>
        <w:t>diese Angaben</w:t>
      </w:r>
      <w:r w:rsidR="009B347E" w:rsidRPr="009B347E">
        <w:rPr>
          <w:rFonts w:ascii="Arial" w:hAnsi="Arial" w:cs="Arial"/>
        </w:rPr>
        <w:t>, sofern zutreffend,</w:t>
      </w:r>
      <w:r w:rsidRPr="009B347E">
        <w:rPr>
          <w:rFonts w:ascii="Arial" w:hAnsi="Arial" w:cs="Arial"/>
        </w:rPr>
        <w:t xml:space="preserve"> mit ihrer Unterschrift</w:t>
      </w:r>
      <w:r w:rsidR="009B347E" w:rsidRPr="009B347E">
        <w:rPr>
          <w:rFonts w:ascii="Arial" w:hAnsi="Arial" w:cs="Arial"/>
        </w:rPr>
        <w:t xml:space="preserve"> in Textform </w:t>
      </w:r>
    </w:p>
    <w:p w14:paraId="66345504" w14:textId="77777777" w:rsidR="00526BA6" w:rsidRPr="009B347E" w:rsidRDefault="009B347E" w:rsidP="00497D9A">
      <w:pPr>
        <w:jc w:val="both"/>
        <w:rPr>
          <w:rFonts w:ascii="Arial" w:hAnsi="Arial" w:cs="Arial"/>
        </w:rPr>
      </w:pPr>
      <w:r w:rsidRPr="009B347E">
        <w:rPr>
          <w:rFonts w:ascii="Arial" w:hAnsi="Arial" w:cs="Arial"/>
        </w:rPr>
        <w:t xml:space="preserve">oder </w:t>
      </w:r>
      <w:r w:rsidR="00526BA6" w:rsidRPr="009B347E">
        <w:rPr>
          <w:rFonts w:ascii="Arial" w:hAnsi="Arial" w:cs="Arial"/>
        </w:rPr>
        <w:t>Signaturstempel</w:t>
      </w:r>
      <w:r w:rsidRPr="009B347E">
        <w:rPr>
          <w:rFonts w:ascii="Arial" w:hAnsi="Arial" w:cs="Arial"/>
        </w:rPr>
        <w:t>.</w:t>
      </w:r>
    </w:p>
    <w:p w14:paraId="00AE7125" w14:textId="77777777" w:rsidR="009B347E" w:rsidRDefault="009B347E" w:rsidP="00497D9A">
      <w:pPr>
        <w:jc w:val="both"/>
        <w:rPr>
          <w:rFonts w:ascii="Arial" w:hAnsi="Arial" w:cs="Arial"/>
          <w:sz w:val="20"/>
          <w:szCs w:val="20"/>
        </w:rPr>
      </w:pPr>
    </w:p>
    <w:p w14:paraId="3F374121" w14:textId="77777777" w:rsidR="003402CB" w:rsidRPr="00497D9A" w:rsidRDefault="003402CB" w:rsidP="00497D9A">
      <w:pPr>
        <w:jc w:val="both"/>
        <w:rPr>
          <w:rFonts w:ascii="Arial" w:hAnsi="Arial" w:cs="Arial"/>
          <w:sz w:val="20"/>
          <w:szCs w:val="20"/>
        </w:rPr>
      </w:pPr>
    </w:p>
    <w:p w14:paraId="45CA5AAB" w14:textId="77777777" w:rsidR="009D43C0" w:rsidRPr="00526BA6" w:rsidRDefault="00526BA6" w:rsidP="00526BA6">
      <w:pPr>
        <w:ind w:left="142" w:hanging="14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Ihre </w:t>
      </w:r>
      <w:r w:rsidR="009B347E">
        <w:rPr>
          <w:b/>
          <w:sz w:val="24"/>
          <w:szCs w:val="24"/>
        </w:rPr>
        <w:t>Eigene</w:t>
      </w:r>
      <w:r w:rsidRPr="009500C1">
        <w:rPr>
          <w:b/>
          <w:sz w:val="24"/>
          <w:szCs w:val="24"/>
        </w:rPr>
        <w:t>rklärung</w:t>
      </w:r>
      <w:r w:rsidR="00DF6A05" w:rsidRPr="00F976ED">
        <w:rPr>
          <w:noProof/>
          <w:sz w:val="20"/>
          <w:lang w:eastAsia="de-DE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77601E6" wp14:editId="75339AFC">
                <wp:simplePos x="0" y="0"/>
                <wp:positionH relativeFrom="column">
                  <wp:posOffset>-39370</wp:posOffset>
                </wp:positionH>
                <wp:positionV relativeFrom="paragraph">
                  <wp:posOffset>279400</wp:posOffset>
                </wp:positionV>
                <wp:extent cx="5894705" cy="892810"/>
                <wp:effectExtent l="0" t="0" r="10795" b="21590"/>
                <wp:wrapNone/>
                <wp:docPr id="5" name="Rechteck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94705" cy="89281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ermStart w:id="1594371570" w:edGrp="everyone" w:displacedByCustomXml="next"/>
                          <w:sdt>
                            <w:sdtPr>
                              <w:rPr>
                                <w:color w:val="000000" w:themeColor="text1"/>
                              </w:rPr>
                              <w:id w:val="103077585"/>
                              <w:placeholder>
                                <w:docPart w:val="2E1AC00F2F3C4857AE87EE224226750C"/>
                              </w:placeholder>
                              <w:showingPlcHdr/>
                              <w:text/>
                            </w:sdtPr>
                            <w:sdtEndPr/>
                            <w:sdtContent>
                              <w:p w14:paraId="6CF44818" w14:textId="77777777" w:rsidR="00DF6A05" w:rsidRPr="003C4E2F" w:rsidRDefault="003C4E2F" w:rsidP="00DF6A05">
                                <w:pPr>
                                  <w:tabs>
                                    <w:tab w:val="left" w:pos="709"/>
                                    <w:tab w:val="left" w:pos="2268"/>
                                    <w:tab w:val="left" w:pos="5103"/>
                                  </w:tabs>
                                  <w:spacing w:line="360" w:lineRule="auto"/>
                                  <w:jc w:val="center"/>
                                  <w:rPr>
                                    <w:color w:val="000000" w:themeColor="text1"/>
                                  </w:rPr>
                                </w:pPr>
                                <w:r w:rsidRPr="003C4E2F">
                                  <w:rPr>
                                    <w:rStyle w:val="Platzhaltertext"/>
                                    <w:color w:val="000000" w:themeColor="text1"/>
                                  </w:rPr>
                                  <w:t>Name eingeben.</w:t>
                                </w:r>
                              </w:p>
                            </w:sdtContent>
                          </w:sdt>
                          <w:permEnd w:id="1594371570" w:displacedByCustomXml="prev"/>
                          <w:p w14:paraId="727EAF29" w14:textId="77777777" w:rsidR="00DF6A05" w:rsidRDefault="00DF6A05" w:rsidP="00DF6A05">
                            <w:pPr>
                              <w:tabs>
                                <w:tab w:val="left" w:pos="709"/>
                                <w:tab w:val="left" w:pos="2268"/>
                                <w:tab w:val="left" w:pos="5103"/>
                              </w:tabs>
                              <w:spacing w:line="360" w:lineRule="auto"/>
                              <w:jc w:val="center"/>
                              <w:rPr>
                                <w:color w:val="000000" w:themeColor="text1"/>
                                <w:sz w:val="14"/>
                                <w:szCs w:val="14"/>
                              </w:rPr>
                            </w:pPr>
                          </w:p>
                          <w:p w14:paraId="0112AE36" w14:textId="77777777" w:rsidR="00DF6A05" w:rsidRPr="002B66C4" w:rsidRDefault="00DF6A05" w:rsidP="00DF6A05">
                            <w:pPr>
                              <w:tabs>
                                <w:tab w:val="left" w:pos="709"/>
                                <w:tab w:val="left" w:pos="2268"/>
                                <w:tab w:val="left" w:pos="5103"/>
                              </w:tabs>
                              <w:spacing w:line="360" w:lineRule="auto"/>
                              <w:jc w:val="center"/>
                              <w:rPr>
                                <w:color w:val="000000" w:themeColor="text1"/>
                                <w:sz w:val="14"/>
                                <w:szCs w:val="14"/>
                              </w:rPr>
                            </w:pPr>
                            <w:r w:rsidRPr="002B66C4">
                              <w:rPr>
                                <w:color w:val="000000" w:themeColor="text1"/>
                                <w:sz w:val="14"/>
                                <w:szCs w:val="14"/>
                              </w:rPr>
                              <w:t xml:space="preserve">Ort, Datum, Unterschrift(en) </w:t>
                            </w:r>
                            <w:r w:rsidR="009B347E">
                              <w:rPr>
                                <w:color w:val="000000" w:themeColor="text1"/>
                                <w:sz w:val="14"/>
                                <w:szCs w:val="14"/>
                              </w:rPr>
                              <w:t>in Textform</w:t>
                            </w:r>
                          </w:p>
                          <w:p w14:paraId="44B1F9E6" w14:textId="77777777" w:rsidR="00DF6A05" w:rsidRDefault="00DF6A05" w:rsidP="00DF6A05">
                            <w:pPr>
                              <w:tabs>
                                <w:tab w:val="left" w:pos="709"/>
                                <w:tab w:val="left" w:pos="2268"/>
                                <w:tab w:val="left" w:pos="5103"/>
                              </w:tabs>
                              <w:spacing w:line="360" w:lineRule="auto"/>
                              <w:rPr>
                                <w:color w:val="000000" w:themeColor="text1"/>
                                <w:sz w:val="20"/>
                              </w:rPr>
                            </w:pPr>
                          </w:p>
                          <w:p w14:paraId="7ACCD3CE" w14:textId="77777777" w:rsidR="00DF6A05" w:rsidRDefault="00DF6A05" w:rsidP="00DF6A05">
                            <w:pPr>
                              <w:tabs>
                                <w:tab w:val="left" w:pos="709"/>
                                <w:tab w:val="left" w:pos="2268"/>
                                <w:tab w:val="left" w:pos="5103"/>
                              </w:tabs>
                              <w:spacing w:line="360" w:lineRule="auto"/>
                              <w:rPr>
                                <w:color w:val="000000" w:themeColor="text1"/>
                                <w:sz w:val="20"/>
                              </w:rPr>
                            </w:pPr>
                          </w:p>
                          <w:p w14:paraId="1EE676AE" w14:textId="77777777" w:rsidR="00DF6A05" w:rsidRDefault="00DF6A05" w:rsidP="00DF6A05">
                            <w:pPr>
                              <w:tabs>
                                <w:tab w:val="left" w:pos="709"/>
                                <w:tab w:val="left" w:pos="2268"/>
                                <w:tab w:val="left" w:pos="5103"/>
                              </w:tabs>
                              <w:spacing w:line="360" w:lineRule="auto"/>
                              <w:rPr>
                                <w:color w:val="000000" w:themeColor="text1"/>
                                <w:sz w:val="20"/>
                              </w:rPr>
                            </w:pPr>
                          </w:p>
                          <w:p w14:paraId="0A63B9F8" w14:textId="77777777" w:rsidR="00DF6A05" w:rsidRDefault="00DF6A05" w:rsidP="00DF6A05">
                            <w:pPr>
                              <w:tabs>
                                <w:tab w:val="left" w:pos="709"/>
                                <w:tab w:val="left" w:pos="2268"/>
                                <w:tab w:val="left" w:pos="5103"/>
                              </w:tabs>
                              <w:spacing w:line="360" w:lineRule="auto"/>
                              <w:rPr>
                                <w:color w:val="000000" w:themeColor="text1"/>
                                <w:sz w:val="20"/>
                              </w:rPr>
                            </w:pPr>
                          </w:p>
                          <w:p w14:paraId="2EE220E2" w14:textId="77777777" w:rsidR="00DF6A05" w:rsidRPr="002B66C4" w:rsidRDefault="00DF6A05" w:rsidP="00DF6A05">
                            <w:pPr>
                              <w:tabs>
                                <w:tab w:val="left" w:pos="709"/>
                                <w:tab w:val="left" w:pos="2268"/>
                                <w:tab w:val="left" w:pos="5103"/>
                              </w:tabs>
                              <w:spacing w:line="360" w:lineRule="auto"/>
                              <w:jc w:val="center"/>
                              <w:rPr>
                                <w:color w:val="000000" w:themeColor="text1"/>
                                <w:sz w:val="14"/>
                                <w:szCs w:val="14"/>
                              </w:rPr>
                            </w:pPr>
                            <w:r w:rsidRPr="002B66C4">
                              <w:rPr>
                                <w:color w:val="000000" w:themeColor="text1"/>
                                <w:sz w:val="14"/>
                                <w:szCs w:val="14"/>
                              </w:rPr>
                              <w:t>Ort, Datum, Unterschrift(en) und Firmenstempel</w:t>
                            </w:r>
                          </w:p>
                          <w:p w14:paraId="34144403" w14:textId="77777777" w:rsidR="00DF6A05" w:rsidRPr="002B66C4" w:rsidRDefault="00DF6A05" w:rsidP="00DF6A05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77601E6" id="Rechteck 5" o:spid="_x0000_s1026" style="position:absolute;left:0;text-align:left;margin-left:-3.1pt;margin-top:22pt;width:464.15pt;height:70.3pt;z-index: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" filled="f" strokecolor="black [3213]" strokeweight=".5pt">
                <v:textbox>
                  <w:txbxContent>
                    <w:permStart w:id="1594371570" w:edGrp="everyone" w:displacedByCustomXml="next"/>
                    <w:sdt>
                      <w:sdtPr>
                        <w:rPr>
                          <w:color w:val="000000" w:themeColor="text1"/>
                        </w:rPr>
                        <w:id w:val="103077585"/>
                        <w:placeholder>
                          <w:docPart w:val="2E1AC00F2F3C4857AE87EE224226750C"/>
                        </w:placeholder>
                        <w:showingPlcHdr/>
                        <w:text/>
                      </w:sdtPr>
                      <w:sdtEndPr/>
                      <w:sdtContent>
                        <w:p w14:paraId="6CF44818" w14:textId="77777777" w:rsidR="00DF6A05" w:rsidRPr="003C4E2F" w:rsidRDefault="003C4E2F" w:rsidP="00DF6A05">
                          <w:pPr>
                            <w:tabs>
                              <w:tab w:val="left" w:pos="709"/>
                              <w:tab w:val="left" w:pos="2268"/>
                              <w:tab w:val="left" w:pos="5103"/>
                            </w:tabs>
                            <w:spacing w:line="360" w:lineRule="auto"/>
                            <w:jc w:val="center"/>
                            <w:rPr>
                              <w:color w:val="000000" w:themeColor="text1"/>
                            </w:rPr>
                          </w:pPr>
                          <w:r w:rsidRPr="003C4E2F">
                            <w:rPr>
                              <w:rStyle w:val="Platzhaltertext"/>
                              <w:color w:val="000000" w:themeColor="text1"/>
                            </w:rPr>
                            <w:t>Name eingeben.</w:t>
                          </w:r>
                        </w:p>
                      </w:sdtContent>
                    </w:sdt>
                    <w:permEnd w:id="1594371570" w:displacedByCustomXml="prev"/>
                    <w:p w14:paraId="727EAF29" w14:textId="77777777" w:rsidR="00DF6A05" w:rsidRDefault="00DF6A05" w:rsidP="00DF6A05">
                      <w:pPr>
                        <w:tabs>
                          <w:tab w:val="left" w:pos="709"/>
                          <w:tab w:val="left" w:pos="2268"/>
                          <w:tab w:val="left" w:pos="5103"/>
                        </w:tabs>
                        <w:spacing w:line="360" w:lineRule="auto"/>
                        <w:jc w:val="center"/>
                        <w:rPr>
                          <w:color w:val="000000" w:themeColor="text1"/>
                          <w:sz w:val="14"/>
                          <w:szCs w:val="14"/>
                        </w:rPr>
                      </w:pPr>
                    </w:p>
                    <w:p w14:paraId="0112AE36" w14:textId="77777777" w:rsidR="00DF6A05" w:rsidRPr="002B66C4" w:rsidRDefault="00DF6A05" w:rsidP="00DF6A05">
                      <w:pPr>
                        <w:tabs>
                          <w:tab w:val="left" w:pos="709"/>
                          <w:tab w:val="left" w:pos="2268"/>
                          <w:tab w:val="left" w:pos="5103"/>
                        </w:tabs>
                        <w:spacing w:line="360" w:lineRule="auto"/>
                        <w:jc w:val="center"/>
                        <w:rPr>
                          <w:color w:val="000000" w:themeColor="text1"/>
                          <w:sz w:val="14"/>
                          <w:szCs w:val="14"/>
                        </w:rPr>
                      </w:pPr>
                      <w:r w:rsidRPr="002B66C4">
                        <w:rPr>
                          <w:color w:val="000000" w:themeColor="text1"/>
                          <w:sz w:val="14"/>
                          <w:szCs w:val="14"/>
                        </w:rPr>
                        <w:t xml:space="preserve">Ort, Datum, Unterschrift(en) </w:t>
                      </w:r>
                      <w:r w:rsidR="009B347E">
                        <w:rPr>
                          <w:color w:val="000000" w:themeColor="text1"/>
                          <w:sz w:val="14"/>
                          <w:szCs w:val="14"/>
                        </w:rPr>
                        <w:t>in Textform</w:t>
                      </w:r>
                    </w:p>
                    <w:p w14:paraId="44B1F9E6" w14:textId="77777777" w:rsidR="00DF6A05" w:rsidRDefault="00DF6A05" w:rsidP="00DF6A05">
                      <w:pPr>
                        <w:tabs>
                          <w:tab w:val="left" w:pos="709"/>
                          <w:tab w:val="left" w:pos="2268"/>
                          <w:tab w:val="left" w:pos="5103"/>
                        </w:tabs>
                        <w:spacing w:line="360" w:lineRule="auto"/>
                        <w:rPr>
                          <w:color w:val="000000" w:themeColor="text1"/>
                          <w:sz w:val="20"/>
                        </w:rPr>
                      </w:pPr>
                    </w:p>
                    <w:p w14:paraId="7ACCD3CE" w14:textId="77777777" w:rsidR="00DF6A05" w:rsidRDefault="00DF6A05" w:rsidP="00DF6A05">
                      <w:pPr>
                        <w:tabs>
                          <w:tab w:val="left" w:pos="709"/>
                          <w:tab w:val="left" w:pos="2268"/>
                          <w:tab w:val="left" w:pos="5103"/>
                        </w:tabs>
                        <w:spacing w:line="360" w:lineRule="auto"/>
                        <w:rPr>
                          <w:color w:val="000000" w:themeColor="text1"/>
                          <w:sz w:val="20"/>
                        </w:rPr>
                      </w:pPr>
                    </w:p>
                    <w:p w14:paraId="1EE676AE" w14:textId="77777777" w:rsidR="00DF6A05" w:rsidRDefault="00DF6A05" w:rsidP="00DF6A05">
                      <w:pPr>
                        <w:tabs>
                          <w:tab w:val="left" w:pos="709"/>
                          <w:tab w:val="left" w:pos="2268"/>
                          <w:tab w:val="left" w:pos="5103"/>
                        </w:tabs>
                        <w:spacing w:line="360" w:lineRule="auto"/>
                        <w:rPr>
                          <w:color w:val="000000" w:themeColor="text1"/>
                          <w:sz w:val="20"/>
                        </w:rPr>
                      </w:pPr>
                    </w:p>
                    <w:p w14:paraId="0A63B9F8" w14:textId="77777777" w:rsidR="00DF6A05" w:rsidRDefault="00DF6A05" w:rsidP="00DF6A05">
                      <w:pPr>
                        <w:tabs>
                          <w:tab w:val="left" w:pos="709"/>
                          <w:tab w:val="left" w:pos="2268"/>
                          <w:tab w:val="left" w:pos="5103"/>
                        </w:tabs>
                        <w:spacing w:line="360" w:lineRule="auto"/>
                        <w:rPr>
                          <w:color w:val="000000" w:themeColor="text1"/>
                          <w:sz w:val="20"/>
                        </w:rPr>
                      </w:pPr>
                    </w:p>
                    <w:p w14:paraId="2EE220E2" w14:textId="77777777" w:rsidR="00DF6A05" w:rsidRPr="002B66C4" w:rsidRDefault="00DF6A05" w:rsidP="00DF6A05">
                      <w:pPr>
                        <w:tabs>
                          <w:tab w:val="left" w:pos="709"/>
                          <w:tab w:val="left" w:pos="2268"/>
                          <w:tab w:val="left" w:pos="5103"/>
                        </w:tabs>
                        <w:spacing w:line="360" w:lineRule="auto"/>
                        <w:jc w:val="center"/>
                        <w:rPr>
                          <w:color w:val="000000" w:themeColor="text1"/>
                          <w:sz w:val="14"/>
                          <w:szCs w:val="14"/>
                        </w:rPr>
                      </w:pPr>
                      <w:r w:rsidRPr="002B66C4">
                        <w:rPr>
                          <w:color w:val="000000" w:themeColor="text1"/>
                          <w:sz w:val="14"/>
                          <w:szCs w:val="14"/>
                        </w:rPr>
                        <w:t>Ort, Datum, Unterschrift(en) und Firmenstempel</w:t>
                      </w:r>
                    </w:p>
                    <w:p w14:paraId="34144403" w14:textId="77777777" w:rsidR="00DF6A05" w:rsidRPr="002B66C4" w:rsidRDefault="00DF6A05" w:rsidP="00DF6A05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sectPr w:rsidR="009D43C0" w:rsidRPr="00526BA6" w:rsidSect="00755C03">
      <w:headerReference w:type="default" r:id="rId10"/>
      <w:footerReference w:type="default" r:id="rId11"/>
      <w:pgSz w:w="11906" w:h="16838" w:code="9"/>
      <w:pgMar w:top="1418" w:right="1558" w:bottom="1134" w:left="1418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726CF2" w14:textId="77777777" w:rsidR="00242810" w:rsidRDefault="00242810" w:rsidP="00071EDD">
      <w:pPr>
        <w:spacing w:after="0" w:line="240" w:lineRule="auto"/>
      </w:pPr>
      <w:r>
        <w:separator/>
      </w:r>
    </w:p>
  </w:endnote>
  <w:endnote w:type="continuationSeparator" w:id="0">
    <w:p w14:paraId="58A32CA6" w14:textId="77777777" w:rsidR="00242810" w:rsidRDefault="00242810" w:rsidP="00071E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45D12" w14:textId="77777777" w:rsidR="00C77D97" w:rsidRPr="006E356B" w:rsidRDefault="009B347E" w:rsidP="00C77D97">
    <w:pPr>
      <w:pStyle w:val="Fuzeile"/>
      <w:rPr>
        <w:color w:val="A6A6A6" w:themeColor="background1" w:themeShade="A6"/>
        <w:sz w:val="14"/>
        <w:szCs w:val="14"/>
      </w:rPr>
    </w:pPr>
    <w:r>
      <w:rPr>
        <w:color w:val="A6A6A6" w:themeColor="background1" w:themeShade="A6"/>
        <w:sz w:val="14"/>
        <w:szCs w:val="14"/>
      </w:rPr>
      <w:t>EU-Sanktionen Stand 8.4.2022</w:t>
    </w:r>
  </w:p>
  <w:p w14:paraId="14C36A83" w14:textId="77777777" w:rsidR="00C77D97" w:rsidRDefault="00C77D97">
    <w:pPr>
      <w:pStyle w:val="Fuzeile"/>
    </w:pPr>
  </w:p>
  <w:p w14:paraId="27D9D771" w14:textId="77777777" w:rsidR="00C77D97" w:rsidRDefault="00C77D9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0CFE35" w14:textId="77777777" w:rsidR="00242810" w:rsidRDefault="00242810" w:rsidP="00071EDD">
      <w:pPr>
        <w:spacing w:after="0" w:line="240" w:lineRule="auto"/>
      </w:pPr>
      <w:r>
        <w:separator/>
      </w:r>
    </w:p>
  </w:footnote>
  <w:footnote w:type="continuationSeparator" w:id="0">
    <w:p w14:paraId="0320FDF0" w14:textId="77777777" w:rsidR="00242810" w:rsidRDefault="00242810" w:rsidP="00071E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41BD0" w14:textId="1EBB8706" w:rsidR="00071EDD" w:rsidRPr="00FD7B10" w:rsidRDefault="00193CB5" w:rsidP="00FD7B10">
    <w:pPr>
      <w:tabs>
        <w:tab w:val="left" w:pos="567"/>
      </w:tabs>
      <w:spacing w:after="0"/>
      <w:rPr>
        <w:rFonts w:ascii="Arial" w:hAnsi="Arial" w:cs="Arial"/>
        <w:noProof/>
        <w:lang w:eastAsia="de-DE"/>
      </w:rPr>
    </w:pPr>
    <w:r>
      <w:rPr>
        <w:rFonts w:ascii="Arial" w:hAnsi="Arial" w:cs="Arial"/>
        <w:noProof/>
        <w:lang w:eastAsia="de-DE"/>
      </w:rPr>
      <w:t>EU260429RX02</w:t>
    </w:r>
    <w:r w:rsidR="00FD7B10" w:rsidRPr="00FD7B10">
      <w:rPr>
        <w:rFonts w:ascii="Arial" w:hAnsi="Arial" w:cs="Arial"/>
        <w:noProof/>
        <w:lang w:eastAsia="de-DE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40800"/>
    <w:multiLevelType w:val="hybridMultilevel"/>
    <w:tmpl w:val="B2667BB4"/>
    <w:lvl w:ilvl="0" w:tplc="04070019">
      <w:start w:val="1"/>
      <w:numFmt w:val="lowerLetter"/>
      <w:lvlText w:val="%1."/>
      <w:lvlJc w:val="left"/>
      <w:pPr>
        <w:ind w:left="1068" w:hanging="360"/>
      </w:pPr>
    </w:lvl>
    <w:lvl w:ilvl="1" w:tplc="0407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21E91DB2"/>
    <w:multiLevelType w:val="hybridMultilevel"/>
    <w:tmpl w:val="336E8F02"/>
    <w:lvl w:ilvl="0" w:tplc="A93AB81C">
      <w:start w:val="1"/>
      <w:numFmt w:val="upperLetter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612403"/>
    <w:multiLevelType w:val="hybridMultilevel"/>
    <w:tmpl w:val="8278C98C"/>
    <w:lvl w:ilvl="0" w:tplc="7AE4F5F6">
      <w:start w:val="1"/>
      <w:numFmt w:val="decimal"/>
      <w:lvlText w:val="(%1)"/>
      <w:lvlJc w:val="left"/>
      <w:pPr>
        <w:ind w:left="432" w:hanging="372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40" w:hanging="360"/>
      </w:pPr>
    </w:lvl>
    <w:lvl w:ilvl="2" w:tplc="0407001B" w:tentative="1">
      <w:start w:val="1"/>
      <w:numFmt w:val="lowerRoman"/>
      <w:lvlText w:val="%3."/>
      <w:lvlJc w:val="right"/>
      <w:pPr>
        <w:ind w:left="1860" w:hanging="180"/>
      </w:pPr>
    </w:lvl>
    <w:lvl w:ilvl="3" w:tplc="0407000F" w:tentative="1">
      <w:start w:val="1"/>
      <w:numFmt w:val="decimal"/>
      <w:lvlText w:val="%4."/>
      <w:lvlJc w:val="left"/>
      <w:pPr>
        <w:ind w:left="2580" w:hanging="360"/>
      </w:pPr>
    </w:lvl>
    <w:lvl w:ilvl="4" w:tplc="04070019" w:tentative="1">
      <w:start w:val="1"/>
      <w:numFmt w:val="lowerLetter"/>
      <w:lvlText w:val="%5."/>
      <w:lvlJc w:val="left"/>
      <w:pPr>
        <w:ind w:left="3300" w:hanging="360"/>
      </w:pPr>
    </w:lvl>
    <w:lvl w:ilvl="5" w:tplc="0407001B" w:tentative="1">
      <w:start w:val="1"/>
      <w:numFmt w:val="lowerRoman"/>
      <w:lvlText w:val="%6."/>
      <w:lvlJc w:val="right"/>
      <w:pPr>
        <w:ind w:left="4020" w:hanging="180"/>
      </w:pPr>
    </w:lvl>
    <w:lvl w:ilvl="6" w:tplc="0407000F" w:tentative="1">
      <w:start w:val="1"/>
      <w:numFmt w:val="decimal"/>
      <w:lvlText w:val="%7."/>
      <w:lvlJc w:val="left"/>
      <w:pPr>
        <w:ind w:left="4740" w:hanging="360"/>
      </w:pPr>
    </w:lvl>
    <w:lvl w:ilvl="7" w:tplc="04070019" w:tentative="1">
      <w:start w:val="1"/>
      <w:numFmt w:val="lowerLetter"/>
      <w:lvlText w:val="%8."/>
      <w:lvlJc w:val="left"/>
      <w:pPr>
        <w:ind w:left="5460" w:hanging="360"/>
      </w:pPr>
    </w:lvl>
    <w:lvl w:ilvl="8" w:tplc="0407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7E597036"/>
    <w:multiLevelType w:val="hybridMultilevel"/>
    <w:tmpl w:val="965E2522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542472612">
    <w:abstractNumId w:val="1"/>
  </w:num>
  <w:num w:numId="2" w16cid:durableId="1791434635">
    <w:abstractNumId w:val="3"/>
  </w:num>
  <w:num w:numId="3" w16cid:durableId="1627856129">
    <w:abstractNumId w:val="2"/>
  </w:num>
  <w:num w:numId="4" w16cid:durableId="988632603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edit="readOnly" w:enforcement="1" w:cryptProviderType="rsaAES" w:cryptAlgorithmClass="hash" w:cryptAlgorithmType="typeAny" w:cryptAlgorithmSid="14" w:cryptSpinCount="100000" w:hash="tyjmhHlkU0aa7dZkhi3/7+pESaSOul6gArIR00qEvbtkPFhiHTcATOIshxUABRGI7lOR5IPLCyRpUpKzHJsr/g==" w:salt="IP0CkClZ9CahUvEMdQhk+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BSO999929" w:val="05a7a672-756f-4d2c-a4c7-dc54287e22af"/>
  </w:docVars>
  <w:rsids>
    <w:rsidRoot w:val="00242810"/>
    <w:rsid w:val="00071093"/>
    <w:rsid w:val="00071EDD"/>
    <w:rsid w:val="00096F92"/>
    <w:rsid w:val="000B5279"/>
    <w:rsid w:val="000C1746"/>
    <w:rsid w:val="00102A1A"/>
    <w:rsid w:val="0013290C"/>
    <w:rsid w:val="00156129"/>
    <w:rsid w:val="0018571E"/>
    <w:rsid w:val="00187283"/>
    <w:rsid w:val="00193CB5"/>
    <w:rsid w:val="001A4F12"/>
    <w:rsid w:val="001B5275"/>
    <w:rsid w:val="001E373D"/>
    <w:rsid w:val="001F1971"/>
    <w:rsid w:val="00230EFD"/>
    <w:rsid w:val="00242810"/>
    <w:rsid w:val="00251A21"/>
    <w:rsid w:val="002527FE"/>
    <w:rsid w:val="00280396"/>
    <w:rsid w:val="002A10B0"/>
    <w:rsid w:val="002A2A35"/>
    <w:rsid w:val="002B2750"/>
    <w:rsid w:val="003179F8"/>
    <w:rsid w:val="0033221C"/>
    <w:rsid w:val="003402CB"/>
    <w:rsid w:val="003407C0"/>
    <w:rsid w:val="00344A58"/>
    <w:rsid w:val="003A30E3"/>
    <w:rsid w:val="003C4E2F"/>
    <w:rsid w:val="003D2C1C"/>
    <w:rsid w:val="004110FF"/>
    <w:rsid w:val="00414FB9"/>
    <w:rsid w:val="004258F7"/>
    <w:rsid w:val="004259A7"/>
    <w:rsid w:val="0043554E"/>
    <w:rsid w:val="00436A6C"/>
    <w:rsid w:val="0045104F"/>
    <w:rsid w:val="0045444C"/>
    <w:rsid w:val="00497D9A"/>
    <w:rsid w:val="004A538C"/>
    <w:rsid w:val="005043C2"/>
    <w:rsid w:val="00526BA6"/>
    <w:rsid w:val="00563806"/>
    <w:rsid w:val="005D00AC"/>
    <w:rsid w:val="005D0DCD"/>
    <w:rsid w:val="005F5034"/>
    <w:rsid w:val="005F7855"/>
    <w:rsid w:val="006033B8"/>
    <w:rsid w:val="00672670"/>
    <w:rsid w:val="00676DBA"/>
    <w:rsid w:val="00693309"/>
    <w:rsid w:val="006A611F"/>
    <w:rsid w:val="006B3AB2"/>
    <w:rsid w:val="006F005A"/>
    <w:rsid w:val="007371C4"/>
    <w:rsid w:val="0075445F"/>
    <w:rsid w:val="00755C03"/>
    <w:rsid w:val="00787877"/>
    <w:rsid w:val="007A3884"/>
    <w:rsid w:val="007E7FCD"/>
    <w:rsid w:val="00825E5F"/>
    <w:rsid w:val="00827179"/>
    <w:rsid w:val="00850626"/>
    <w:rsid w:val="008A49AC"/>
    <w:rsid w:val="008C0985"/>
    <w:rsid w:val="008E53DA"/>
    <w:rsid w:val="008F034B"/>
    <w:rsid w:val="0090449D"/>
    <w:rsid w:val="009521B0"/>
    <w:rsid w:val="00954BC7"/>
    <w:rsid w:val="0099052B"/>
    <w:rsid w:val="009B347E"/>
    <w:rsid w:val="009D43C0"/>
    <w:rsid w:val="00A12310"/>
    <w:rsid w:val="00A73DA2"/>
    <w:rsid w:val="00A82135"/>
    <w:rsid w:val="00AC3147"/>
    <w:rsid w:val="00AC3775"/>
    <w:rsid w:val="00AF504A"/>
    <w:rsid w:val="00B0120F"/>
    <w:rsid w:val="00B34676"/>
    <w:rsid w:val="00B711CC"/>
    <w:rsid w:val="00BA18A3"/>
    <w:rsid w:val="00BF2D93"/>
    <w:rsid w:val="00C35058"/>
    <w:rsid w:val="00C3530C"/>
    <w:rsid w:val="00C77D97"/>
    <w:rsid w:val="00CB5B4C"/>
    <w:rsid w:val="00CB72DB"/>
    <w:rsid w:val="00CC36DA"/>
    <w:rsid w:val="00CE13E5"/>
    <w:rsid w:val="00D5665B"/>
    <w:rsid w:val="00D574AE"/>
    <w:rsid w:val="00D64FB8"/>
    <w:rsid w:val="00D8382F"/>
    <w:rsid w:val="00DD482C"/>
    <w:rsid w:val="00DF6A05"/>
    <w:rsid w:val="00E226F9"/>
    <w:rsid w:val="00E54E15"/>
    <w:rsid w:val="00E90AC6"/>
    <w:rsid w:val="00EA2C19"/>
    <w:rsid w:val="00EA7891"/>
    <w:rsid w:val="00EE34A7"/>
    <w:rsid w:val="00F26D79"/>
    <w:rsid w:val="00F62E55"/>
    <w:rsid w:val="00F976ED"/>
    <w:rsid w:val="00FA06F6"/>
    <w:rsid w:val="00FD7B10"/>
    <w:rsid w:val="00FF1703"/>
    <w:rsid w:val="00FF7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D24972"/>
  <w15:docId w15:val="{8435ABBA-09FA-45CD-8EBB-5C8601D9C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071E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71EDD"/>
  </w:style>
  <w:style w:type="paragraph" w:styleId="Fuzeile">
    <w:name w:val="footer"/>
    <w:basedOn w:val="Standard"/>
    <w:link w:val="FuzeileZchn"/>
    <w:uiPriority w:val="99"/>
    <w:unhideWhenUsed/>
    <w:rsid w:val="00071E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71EDD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71E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71EDD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071EDD"/>
    <w:pPr>
      <w:ind w:left="720"/>
      <w:contextualSpacing/>
    </w:pPr>
  </w:style>
  <w:style w:type="table" w:styleId="Tabellenraster">
    <w:name w:val="Table Grid"/>
    <w:basedOn w:val="NormaleTabelle"/>
    <w:uiPriority w:val="59"/>
    <w:rsid w:val="005D00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ntext">
    <w:name w:val="endnote text"/>
    <w:basedOn w:val="Standard"/>
    <w:link w:val="EndnotentextZchn"/>
    <w:uiPriority w:val="99"/>
    <w:semiHidden/>
    <w:unhideWhenUsed/>
    <w:rsid w:val="00FF1703"/>
    <w:pPr>
      <w:spacing w:after="0"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FF1703"/>
    <w:rPr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sid w:val="00FF1703"/>
    <w:rPr>
      <w:vertAlign w:val="superscript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FF1703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FF1703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F1703"/>
    <w:rPr>
      <w:vertAlign w:val="superscript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07109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071093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071093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7109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71093"/>
    <w:rPr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825E5F"/>
    <w:pPr>
      <w:spacing w:after="0" w:line="240" w:lineRule="auto"/>
    </w:pPr>
  </w:style>
  <w:style w:type="character" w:styleId="Platzhaltertext">
    <w:name w:val="Placeholder Text"/>
    <w:basedOn w:val="Absatz-Standardschriftart"/>
    <w:uiPriority w:val="99"/>
    <w:semiHidden/>
    <w:rsid w:val="00414FB9"/>
    <w:rPr>
      <w:color w:val="808080"/>
    </w:rPr>
  </w:style>
  <w:style w:type="paragraph" w:customStyle="1" w:styleId="Default">
    <w:name w:val="Default"/>
    <w:rsid w:val="00526BA6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744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Bereiche\70_A_Admin\30_A1\10_Einkauf\00_Vorlagen\10_Dokumente%20neu\EU-Sanktionen%20von%208.4.2022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E1AC00F2F3C4857AE87EE224226750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4303FB5-BCDA-4C1D-A896-08D54C12582D}"/>
      </w:docPartPr>
      <w:docPartBody>
        <w:p w:rsidR="008C33A5" w:rsidRDefault="008C33A5">
          <w:pPr>
            <w:pStyle w:val="2E1AC00F2F3C4857AE87EE224226750C"/>
          </w:pPr>
          <w:r w:rsidRPr="003C4E2F">
            <w:rPr>
              <w:rStyle w:val="Platzhaltertext"/>
              <w:color w:val="000000" w:themeColor="text1"/>
            </w:rPr>
            <w:t>Name eingeben.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33A5"/>
    <w:rsid w:val="00156129"/>
    <w:rsid w:val="005D0DCD"/>
    <w:rsid w:val="008C3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2E1AC00F2F3C4857AE87EE224226750C">
    <w:name w:val="2E1AC00F2F3C4857AE87EE224226750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SO999929 xmlns="http://www.datev.de/BSOffice/999929">c15802c0-2f5b-49ab-a8c7-6f019b8c4be7</BSO999929>
</file>

<file path=customXml/itemProps1.xml><?xml version="1.0" encoding="utf-8"?>
<ds:datastoreItem xmlns:ds="http://schemas.openxmlformats.org/officeDocument/2006/customXml" ds:itemID="{1B280196-370C-4ECC-89A1-6FA1B6A64D7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2E9EBD1-465F-4968-BAC9-72D316DE887C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EU-Sanktionen von 8.4.2022</Template>
  <TotalTime>0</TotalTime>
  <Pages>1</Pages>
  <Words>171</Words>
  <Characters>1084</Characters>
  <Application>Microsoft Office Word</Application>
  <DocSecurity>8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..</Company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Gogolin Melanie (A1)</dc:creator>
  <cp:lastModifiedBy>Gogolin Melanie (HHVA E1)</cp:lastModifiedBy>
  <cp:revision>2</cp:revision>
  <cp:lastPrinted>2017-03-07T12:04:00Z</cp:lastPrinted>
  <dcterms:created xsi:type="dcterms:W3CDTF">2026-05-04T12:46:00Z</dcterms:created>
  <dcterms:modified xsi:type="dcterms:W3CDTF">2026-05-06T09:12:00Z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104447a-85ec-4482-b709-219fb68c1534_Enabled">
    <vt:lpwstr>true</vt:lpwstr>
  </property>
  <property fmtid="{D5CDD505-2E9C-101B-9397-08002B2CF9AE}" pid="3" name="MSIP_Label_6104447a-85ec-4482-b709-219fb68c1534_SetDate">
    <vt:lpwstr>2022-04-14T09:06:40Z</vt:lpwstr>
  </property>
  <property fmtid="{D5CDD505-2E9C-101B-9397-08002B2CF9AE}" pid="4" name="MSIP_Label_6104447a-85ec-4482-b709-219fb68c1534_Method">
    <vt:lpwstr>Standard</vt:lpwstr>
  </property>
  <property fmtid="{D5CDD505-2E9C-101B-9397-08002B2CF9AE}" pid="5" name="MSIP_Label_6104447a-85ec-4482-b709-219fb68c1534_Name">
    <vt:lpwstr>C2_internal</vt:lpwstr>
  </property>
  <property fmtid="{D5CDD505-2E9C-101B-9397-08002B2CF9AE}" pid="6" name="MSIP_Label_6104447a-85ec-4482-b709-219fb68c1534_SiteId">
    <vt:lpwstr>9100ff08-af6b-433f-b666-b6f24073ff84</vt:lpwstr>
  </property>
  <property fmtid="{D5CDD505-2E9C-101B-9397-08002B2CF9AE}" pid="7" name="MSIP_Label_6104447a-85ec-4482-b709-219fb68c1534_ActionId">
    <vt:lpwstr>28e35305-9841-4551-9f1b-02a3a6266585</vt:lpwstr>
  </property>
  <property fmtid="{D5CDD505-2E9C-101B-9397-08002B2CF9AE}" pid="8" name="MSIP_Label_6104447a-85ec-4482-b709-219fb68c1534_ContentBits">
    <vt:lpwstr>0</vt:lpwstr>
  </property>
</Properties>
</file>